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8188E" w14:textId="77777777" w:rsidR="00F1035E" w:rsidRDefault="00F1035E" w:rsidP="00F103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Godfrey NASE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2D02E5CA" w14:textId="77777777" w:rsidR="00F1035E" w:rsidRDefault="00F1035E" w:rsidP="00F103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633646EE" w14:textId="77777777" w:rsidR="00F1035E" w:rsidRDefault="00F1035E" w:rsidP="00F1035E">
      <w:pPr>
        <w:rPr>
          <w:rFonts w:ascii="Times New Roman" w:hAnsi="Times New Roman" w:cs="Times New Roman"/>
          <w:sz w:val="24"/>
          <w:szCs w:val="24"/>
        </w:rPr>
      </w:pPr>
    </w:p>
    <w:p w14:paraId="344BFC6B" w14:textId="77777777" w:rsidR="00F1035E" w:rsidRDefault="00F1035E" w:rsidP="00F1035E">
      <w:pPr>
        <w:rPr>
          <w:rFonts w:ascii="Times New Roman" w:hAnsi="Times New Roman" w:cs="Times New Roman"/>
          <w:sz w:val="24"/>
          <w:szCs w:val="24"/>
        </w:rPr>
      </w:pPr>
    </w:p>
    <w:p w14:paraId="621F542F" w14:textId="77777777" w:rsidR="00F1035E" w:rsidRDefault="00F1035E" w:rsidP="00F103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Aug.1407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his Will.    </w:t>
      </w:r>
    </w:p>
    <w:p w14:paraId="66ED7B91" w14:textId="77777777" w:rsidR="00F1035E" w:rsidRDefault="00F1035E" w:rsidP="00F1035E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p.249)</w:t>
      </w:r>
    </w:p>
    <w:p w14:paraId="3FAA6A7A" w14:textId="77777777" w:rsidR="00F1035E" w:rsidRDefault="00F1035E" w:rsidP="00F103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Sep.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07C3AD61" w14:textId="77777777" w:rsidR="00F1035E" w:rsidRDefault="00F1035E" w:rsidP="00F1035E">
      <w:pPr>
        <w:rPr>
          <w:rFonts w:ascii="Times New Roman" w:hAnsi="Times New Roman" w:cs="Times New Roman"/>
          <w:sz w:val="24"/>
          <w:szCs w:val="24"/>
        </w:rPr>
      </w:pPr>
    </w:p>
    <w:p w14:paraId="78DF1AA8" w14:textId="77777777" w:rsidR="00F1035E" w:rsidRDefault="00F1035E" w:rsidP="00F1035E">
      <w:pPr>
        <w:rPr>
          <w:rFonts w:ascii="Times New Roman" w:hAnsi="Times New Roman" w:cs="Times New Roman"/>
          <w:sz w:val="24"/>
          <w:szCs w:val="24"/>
        </w:rPr>
      </w:pPr>
    </w:p>
    <w:p w14:paraId="220E969E" w14:textId="77777777" w:rsidR="00F1035E" w:rsidRDefault="00F1035E" w:rsidP="00F103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2022</w:t>
      </w:r>
    </w:p>
    <w:p w14:paraId="0726B51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B0B54" w14:textId="77777777" w:rsidR="00F1035E" w:rsidRDefault="00F1035E" w:rsidP="009139A6">
      <w:r>
        <w:separator/>
      </w:r>
    </w:p>
  </w:endnote>
  <w:endnote w:type="continuationSeparator" w:id="0">
    <w:p w14:paraId="004C4B4D" w14:textId="77777777" w:rsidR="00F1035E" w:rsidRDefault="00F103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F9D3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86DD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BBD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E768A" w14:textId="77777777" w:rsidR="00F1035E" w:rsidRDefault="00F1035E" w:rsidP="009139A6">
      <w:r>
        <w:separator/>
      </w:r>
    </w:p>
  </w:footnote>
  <w:footnote w:type="continuationSeparator" w:id="0">
    <w:p w14:paraId="28126568" w14:textId="77777777" w:rsidR="00F1035E" w:rsidRDefault="00F103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B58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78C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F4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35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1035E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98A1D"/>
  <w15:chartTrackingRefBased/>
  <w15:docId w15:val="{5CD2F222-A782-4D8A-AEF4-2E8988B77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35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2022-04-14T19:59:00Z</dcterms:created>
  <dcterms:modified xsi:type="dcterms:W3CDTF">2022-04-14T19:59:00Z</dcterms:modified>
</cp:coreProperties>
</file>